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CCA4F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SPYKERNELL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4359F850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Minster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97F711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E377D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D3C167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50AF6429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A24744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4FBC2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B0549" w14:textId="77777777" w:rsidR="00FA4B03" w:rsidRDefault="00FA4B03" w:rsidP="00FA4B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2022</w:t>
      </w:r>
    </w:p>
    <w:p w14:paraId="3A82336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5A07E" w14:textId="77777777" w:rsidR="00FA4B03" w:rsidRDefault="00FA4B03" w:rsidP="009139A6">
      <w:r>
        <w:separator/>
      </w:r>
    </w:p>
  </w:endnote>
  <w:endnote w:type="continuationSeparator" w:id="0">
    <w:p w14:paraId="40BE74B2" w14:textId="77777777" w:rsidR="00FA4B03" w:rsidRDefault="00FA4B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EF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632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50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0981" w14:textId="77777777" w:rsidR="00FA4B03" w:rsidRDefault="00FA4B03" w:rsidP="009139A6">
      <w:r>
        <w:separator/>
      </w:r>
    </w:p>
  </w:footnote>
  <w:footnote w:type="continuationSeparator" w:id="0">
    <w:p w14:paraId="72E4CF28" w14:textId="77777777" w:rsidR="00FA4B03" w:rsidRDefault="00FA4B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F3B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FC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D9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B0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A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829CD"/>
  <w15:chartTrackingRefBased/>
  <w15:docId w15:val="{AB8B2BCF-17E2-4471-A821-30325D26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A4B0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2022-02-14T12:21:00Z</dcterms:created>
  <dcterms:modified xsi:type="dcterms:W3CDTF">2022-02-14T12:22:00Z</dcterms:modified>
</cp:coreProperties>
</file>